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52BD5338" w:rsidR="00691C94" w:rsidRPr="00314630" w:rsidRDefault="007B2192" w:rsidP="00FC62BC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D6D84" w:rsidRPr="00BA749E">
                  <w:rPr>
                    <w:lang w:val="en-US"/>
                  </w:rPr>
                  <w:t>TSAG</w:t>
                </w:r>
                <w:r w:rsidR="00B815E1" w:rsidRPr="00BA749E">
                  <w:rPr>
                    <w:lang w:val="en-US"/>
                  </w:rPr>
                  <w:t>-</w:t>
                </w:r>
                <w:r w:rsidR="00E20EC6" w:rsidRPr="00BA749E">
                  <w:rPr>
                    <w:lang w:val="en-US"/>
                  </w:rPr>
                  <w:t>TD</w:t>
                </w:r>
                <w:r w:rsidR="00BA749E" w:rsidRPr="00BA749E">
                  <w:rPr>
                    <w:lang w:val="en-US"/>
                  </w:rPr>
                  <w:t>1242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3BBECCCF" w:rsidR="00691C94" w:rsidRPr="00715CA6" w:rsidRDefault="001D6D84" w:rsidP="001D6D8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BC3A3F">
                  <w:rPr>
                    <w:b/>
                    <w:bCs/>
                    <w:sz w:val="28"/>
                    <w:szCs w:val="28"/>
                    <w:lang w:val="en-US"/>
                  </w:rPr>
                  <w:t>TSAG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4920D143" w:rsidR="00691C94" w:rsidRPr="0037415F" w:rsidRDefault="007B2192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E20EC6">
                  <w:t>E-Meeting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E20EC6">
                  <w:t>10-17 January 2022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2B0E4BB1" w:rsidR="00691C94" w:rsidRPr="003E6D79" w:rsidRDefault="007B2192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3E6D79" w:rsidRPr="003E6D79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22CD3EE2" w14:textId="337614F2" w:rsidR="00691C94" w:rsidRPr="003E6D79" w:rsidRDefault="00E20EC6" w:rsidP="00691C94">
            <w:r w:rsidRPr="003E6D79">
              <w:t>C</w:t>
            </w:r>
            <w:r w:rsidR="003E6D79" w:rsidRPr="003E6D79">
              <w:t>o-c</w:t>
            </w:r>
            <w:r w:rsidRPr="003E6D79">
              <w:t xml:space="preserve">hairman </w:t>
            </w:r>
            <w:r w:rsidR="003E6D79" w:rsidRPr="003E6D79">
              <w:t>J-SCTF</w:t>
            </w:r>
          </w:p>
        </w:tc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4B28A939" w:rsidR="00691C94" w:rsidRPr="0037415F" w:rsidRDefault="007B2192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E6D79">
                  <w:t xml:space="preserve">IEC-ISO-ITU </w:t>
                </w:r>
                <w:r w:rsidR="003E6D79" w:rsidRPr="00F368B9">
                  <w:t>J</w:t>
                </w:r>
                <w:r w:rsidR="003E6D79">
                  <w:t xml:space="preserve">oint </w:t>
                </w:r>
                <w:r w:rsidR="003E6D79" w:rsidRPr="00F368B9">
                  <w:t>S</w:t>
                </w:r>
                <w:r w:rsidR="003E6D79">
                  <w:t>mart</w:t>
                </w:r>
                <w:r w:rsidR="003E6D79" w:rsidRPr="00F368B9">
                  <w:t xml:space="preserve"> C</w:t>
                </w:r>
                <w:r w:rsidR="003E6D79">
                  <w:t>ities</w:t>
                </w:r>
                <w:r w:rsidR="003E6D79" w:rsidRPr="00F368B9">
                  <w:t xml:space="preserve"> T</w:t>
                </w:r>
                <w:r w:rsidR="003E6D79">
                  <w:t>ask</w:t>
                </w:r>
                <w:r w:rsidR="003E6D79" w:rsidRPr="00F368B9">
                  <w:t xml:space="preserve"> F</w:t>
                </w:r>
                <w:r w:rsidR="003E6D79">
                  <w:t>orce</w:t>
                </w:r>
                <w:r w:rsidR="003E6D79" w:rsidRPr="00F368B9">
                  <w:t xml:space="preserve"> (J-SCTF) </w:t>
                </w:r>
                <w:r w:rsidR="003E6D79">
                  <w:t xml:space="preserve">Progress </w:t>
                </w:r>
                <w:r w:rsidR="003E6D79" w:rsidRPr="00F368B9">
                  <w:t>R</w:t>
                </w:r>
                <w:r w:rsidR="003E6D79">
                  <w:t>eport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1F9C0BCC" w:rsidR="00691C94" w:rsidRPr="00B4174C" w:rsidRDefault="00E20EC6" w:rsidP="00691C94">
                <w:r>
                  <w:t>Information</w:t>
                </w:r>
              </w:p>
            </w:tc>
          </w:sdtContent>
        </w:sdt>
      </w:tr>
      <w:tr w:rsidR="00691C94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691C94" w:rsidRPr="00C0664C" w:rsidRDefault="00691C94" w:rsidP="00691C94">
            <w:pPr>
              <w:rPr>
                <w:b/>
                <w:bCs/>
              </w:rPr>
            </w:pPr>
            <w:r w:rsidRPr="00C0664C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331EC043" w:rsidR="00691C94" w:rsidRPr="00C0664C" w:rsidRDefault="007B2192" w:rsidP="00691C94">
            <w:sdt>
              <w:sdtPr>
                <w:alias w:val="ContactNameOrgCountry"/>
                <w:tag w:val="ContactNameOrgCountry"/>
                <w:id w:val="-450624836"/>
                <w:placeholder>
                  <w:docPart w:val="B83B1DB948E34C538D1C0FE920AD6F8A"/>
                </w:placeholder>
                <w:text w:multiLine="1"/>
              </w:sdtPr>
              <w:sdtEndPr/>
              <w:sdtContent>
                <w:r w:rsidR="003E6D79" w:rsidRPr="00C0664C">
                  <w:t>Nasser Al Ma</w:t>
                </w:r>
                <w:r w:rsidR="003E6D79">
                  <w:t>r</w:t>
                </w:r>
                <w:r w:rsidR="003E6D79" w:rsidRPr="00C0664C">
                  <w:t>zouqi</w:t>
                </w:r>
                <w:r w:rsidR="003E6D79" w:rsidRPr="00C0664C">
                  <w:br/>
                </w:r>
                <w:r w:rsidR="003E6D79">
                  <w:t>Co-chairman J-SCTF</w:t>
                </w:r>
                <w:r w:rsidR="003E6D79" w:rsidRPr="00C0664C">
                  <w:t xml:space="preserve"> </w:t>
                </w:r>
                <w:r w:rsidR="003E6D79">
                  <w:br/>
                </w:r>
                <w:r w:rsidR="003E6D79" w:rsidRPr="00C0664C">
                  <w:t xml:space="preserve">Chairman </w:t>
                </w:r>
                <w:r w:rsidR="003E6D79">
                  <w:t xml:space="preserve">ITU-T </w:t>
                </w:r>
                <w:r w:rsidR="003E6D79" w:rsidRPr="00C0664C">
                  <w:t>SG20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07782924B77D4DFBA735CF55B079A719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768CC215" w:rsidR="00691C94" w:rsidRDefault="00691C94" w:rsidP="00691C94">
                <w:r>
                  <w:t>Tel: +</w:t>
                </w:r>
                <w:r w:rsidR="00C0664C" w:rsidRPr="00EB6E58">
                  <w:rPr>
                    <w:rFonts w:asciiTheme="majorBidi" w:hAnsiTheme="majorBidi" w:cstheme="majorBidi"/>
                  </w:rPr>
                  <w:t>97 6118 468</w:t>
                </w:r>
                <w:r>
                  <w:br/>
                  <w:t>Fax: +</w:t>
                </w:r>
                <w:r w:rsidR="00C0664C" w:rsidRPr="00EB6E58">
                  <w:rPr>
                    <w:rFonts w:asciiTheme="majorBidi" w:hAnsiTheme="majorBidi" w:cstheme="majorBidi"/>
                  </w:rPr>
                  <w:t>97 6118 484</w:t>
                </w:r>
                <w:r>
                  <w:br/>
                  <w:t xml:space="preserve">E-mail: </w:t>
                </w:r>
                <w:hyperlink r:id="rId11" w:history="1">
                  <w:r w:rsidR="00C0664C" w:rsidRPr="00EB6E58">
                    <w:rPr>
                      <w:rStyle w:val="Hyperlink"/>
                      <w:rFonts w:cstheme="majorBidi"/>
                    </w:rPr>
                    <w:t>nasser.almarzouqi@tra.gov.ae</w:t>
                  </w:r>
                </w:hyperlink>
              </w:p>
            </w:tc>
          </w:sdtContent>
        </w:sdt>
      </w:tr>
      <w:tr w:rsidR="005C0829" w:rsidRPr="0037415F" w14:paraId="7321F07D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1B0CE8" w14:textId="3ECAB1A9" w:rsidR="005C0829" w:rsidRPr="008F7104" w:rsidRDefault="005C0829" w:rsidP="00E20EC6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AF314" w14:textId="4C2B667D" w:rsidR="005C0829" w:rsidRDefault="007B2192" w:rsidP="00E20EC6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997003386"/>
                <w:placeholder>
                  <w:docPart w:val="157E759AF4E94BF2A6A9C8BF4AB07DCD"/>
                </w:placeholder>
                <w:text w:multiLine="1"/>
              </w:sdtPr>
              <w:sdtEndPr/>
              <w:sdtContent>
                <w:r w:rsidR="00C0664C" w:rsidRPr="00C0664C">
                  <w:t>Jinu Um</w:t>
                </w:r>
                <w:r w:rsidR="00C0664C" w:rsidRPr="00C0664C">
                  <w:br/>
                  <w:t xml:space="preserve">Joint Secretariat J-SCTF </w:t>
                </w:r>
              </w:sdtContent>
            </w:sdt>
          </w:p>
        </w:tc>
        <w:sdt>
          <w:sdtPr>
            <w:alias w:val="ContactTelFaxEmail"/>
            <w:tag w:val="ContactTelFaxEmail"/>
            <w:id w:val="1050803327"/>
            <w:placeholder>
              <w:docPart w:val="C398DA037AA345508C38B8AF28435E93"/>
            </w:placeholder>
          </w:sdtPr>
          <w:sdtEndPr>
            <w:rPr>
              <w:highlight w:val="yellow"/>
            </w:rPr>
          </w:sdtEnd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1DC1518" w14:textId="683021FE" w:rsidR="005C0829" w:rsidRDefault="005C0829" w:rsidP="00E20EC6">
                <w:r>
                  <w:t>Tel: +</w:t>
                </w:r>
                <w:r w:rsidR="00C0664C">
                  <w:t>41 22 730 5808</w:t>
                </w:r>
                <w:r>
                  <w:br/>
                  <w:t>Fax: +</w:t>
                </w:r>
                <w:r w:rsidR="00571FC9">
                  <w:t xml:space="preserve">41 22 730 </w:t>
                </w:r>
                <w:r w:rsidR="00B24AD8">
                  <w:t>5853</w:t>
                </w:r>
                <w:r>
                  <w:br/>
                  <w:t xml:space="preserve">E-mail: </w:t>
                </w:r>
                <w:hyperlink r:id="rId12" w:history="1">
                  <w:r w:rsidR="00C0664C" w:rsidRPr="00C0664C">
                    <w:rPr>
                      <w:rStyle w:val="Hyperlink"/>
                      <w:rFonts w:ascii="Times New Roman" w:hAnsi="Times New Roman"/>
                    </w:rPr>
                    <w:t>jinu.um@itu.int</w:t>
                  </w:r>
                </w:hyperlink>
                <w:r w:rsidR="00C0664C" w:rsidRPr="00C0664C">
                  <w:t xml:space="preserve"> </w:t>
                </w:r>
              </w:p>
            </w:tc>
          </w:sdtContent>
        </w:sdt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617E68C" w:rsidR="0089088E" w:rsidRDefault="007B2192" w:rsidP="00EB6775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C62BC">
                  <w:t>IEC-ISO-ITU J-SCTF progress report;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B54272D" w:rsidR="0089088E" w:rsidRDefault="00711AEA" w:rsidP="00EB6775">
                <w:r w:rsidRPr="005C0829">
                  <w:rPr>
                    <w:rFonts w:eastAsia="Times New Roman"/>
                  </w:rPr>
                  <w:t xml:space="preserve">This document contains the </w:t>
                </w:r>
                <w:r>
                  <w:rPr>
                    <w:rFonts w:eastAsia="Times New Roman"/>
                  </w:rPr>
                  <w:t>progress report</w:t>
                </w:r>
                <w:r w:rsidRPr="005C0829">
                  <w:rPr>
                    <w:rFonts w:eastAsia="Times New Roman"/>
                  </w:rPr>
                  <w:t xml:space="preserve"> on </w:t>
                </w:r>
                <w:r w:rsidRPr="00FB6AC2">
                  <w:rPr>
                    <w:rFonts w:eastAsia="Times New Roman"/>
                  </w:rPr>
                  <w:t xml:space="preserve">IEC-ISO-ITU </w:t>
                </w:r>
                <w:r w:rsidRPr="005C0829">
                  <w:rPr>
                    <w:rFonts w:eastAsia="Times New Roman"/>
                  </w:rPr>
                  <w:t>Joint Smart Cities</w:t>
                </w:r>
                <w:r w:rsidR="007B2192">
                  <w:rPr>
                    <w:rFonts w:eastAsia="Times New Roman"/>
                  </w:rPr>
                  <w:t xml:space="preserve"> Task Force (J-SCTF) activities.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1A2F23D0" w14:textId="3818F772" w:rsidR="000C74B9" w:rsidRPr="000C74B9" w:rsidRDefault="000C74B9" w:rsidP="009F1960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b/>
          <w:bCs/>
        </w:rPr>
      </w:pPr>
      <w:r w:rsidRPr="000C74B9">
        <w:rPr>
          <w:b/>
          <w:bCs/>
        </w:rPr>
        <w:t>Attachment</w:t>
      </w:r>
      <w:r w:rsidR="00883CF0">
        <w:rPr>
          <w:b/>
          <w:bCs/>
        </w:rPr>
        <w:t>s</w:t>
      </w:r>
      <w:r w:rsidRPr="000C74B9">
        <w:rPr>
          <w:b/>
          <w:bCs/>
        </w:rPr>
        <w:t xml:space="preserve">: </w:t>
      </w:r>
      <w:r w:rsidR="00883CF0">
        <w:rPr>
          <w:b/>
          <w:bCs/>
        </w:rPr>
        <w:t>7</w:t>
      </w:r>
    </w:p>
    <w:p w14:paraId="31AD8AEC" w14:textId="4F77D76E" w:rsidR="000C74B9" w:rsidRDefault="000C74B9" w:rsidP="00C51DC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0C74B9">
        <w:t xml:space="preserve">IEC-ISO-ITU Joint Smart Cities Task Force (J-SCTF) </w:t>
      </w:r>
      <w:r w:rsidR="00065F1A">
        <w:t>p</w:t>
      </w:r>
      <w:r w:rsidR="003E35E1" w:rsidRPr="000C74B9">
        <w:t>rogress report</w:t>
      </w:r>
    </w:p>
    <w:p w14:paraId="0E0366B0" w14:textId="57715CD6" w:rsidR="000C74B9" w:rsidRDefault="00883CF0" w:rsidP="00C51DC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883CF0">
        <w:t xml:space="preserve">J-SCTF </w:t>
      </w:r>
      <w:r>
        <w:t>ToR</w:t>
      </w:r>
    </w:p>
    <w:p w14:paraId="33035A0E" w14:textId="4B7970C9" w:rsidR="00883CF0" w:rsidRDefault="00883CF0" w:rsidP="00C51DC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883CF0">
        <w:t xml:space="preserve">J-SCTF </w:t>
      </w:r>
      <w:r>
        <w:t>w</w:t>
      </w:r>
      <w:r w:rsidRPr="00883CF0">
        <w:t>orking methods</w:t>
      </w:r>
    </w:p>
    <w:p w14:paraId="1B15F591" w14:textId="77777777" w:rsidR="00883CF0" w:rsidRPr="00883CF0" w:rsidRDefault="00883CF0" w:rsidP="00C51DCD">
      <w:pPr>
        <w:pStyle w:val="ListParagraph"/>
        <w:numPr>
          <w:ilvl w:val="0"/>
          <w:numId w:val="14"/>
        </w:numPr>
      </w:pPr>
      <w:r w:rsidRPr="00883CF0">
        <w:t>1st J-SCTF meeting report</w:t>
      </w:r>
    </w:p>
    <w:p w14:paraId="5AF0F81A" w14:textId="77777777" w:rsidR="00883CF0" w:rsidRPr="00883CF0" w:rsidRDefault="00883CF0" w:rsidP="00C51DCD">
      <w:pPr>
        <w:pStyle w:val="ListParagraph"/>
        <w:numPr>
          <w:ilvl w:val="0"/>
          <w:numId w:val="14"/>
        </w:numPr>
      </w:pPr>
      <w:r w:rsidRPr="00883CF0">
        <w:t>2nd J-SCTF meeting report</w:t>
      </w:r>
    </w:p>
    <w:p w14:paraId="62ACF3C4" w14:textId="77777777" w:rsidR="00883CF0" w:rsidRPr="00883CF0" w:rsidRDefault="00883CF0" w:rsidP="00C51DCD">
      <w:pPr>
        <w:pStyle w:val="ListParagraph"/>
        <w:numPr>
          <w:ilvl w:val="0"/>
          <w:numId w:val="14"/>
        </w:numPr>
      </w:pPr>
      <w:r w:rsidRPr="00883CF0">
        <w:t>3rd J-SCTF meeting report</w:t>
      </w:r>
    </w:p>
    <w:p w14:paraId="687C0D1B" w14:textId="16336D28" w:rsidR="00883CF0" w:rsidRDefault="00883CF0" w:rsidP="00C51DCD">
      <w:pPr>
        <w:pStyle w:val="ListParagraph"/>
        <w:numPr>
          <w:ilvl w:val="0"/>
          <w:numId w:val="14"/>
        </w:numPr>
      </w:pPr>
      <w:r w:rsidRPr="00883CF0">
        <w:t>4th J-SCTF meeting report</w:t>
      </w:r>
    </w:p>
    <w:p w14:paraId="652DA755" w14:textId="77777777" w:rsidR="00C42125" w:rsidRDefault="00C42125" w:rsidP="00DE3062"/>
    <w:p w14:paraId="198C0226" w14:textId="15CF59BA" w:rsidR="00394DBF" w:rsidRDefault="00394DBF" w:rsidP="00394DBF">
      <w:pPr>
        <w:jc w:val="center"/>
      </w:pPr>
      <w:r>
        <w:t>_______________________</w:t>
      </w:r>
    </w:p>
    <w:p w14:paraId="4EB20019" w14:textId="5184B4EC" w:rsidR="00571FC9" w:rsidRDefault="00571FC9" w:rsidP="00394DBF">
      <w:pPr>
        <w:jc w:val="center"/>
      </w:pPr>
    </w:p>
    <w:p w14:paraId="6B1DA1F1" w14:textId="6ADA7D14" w:rsidR="00571FC9" w:rsidRDefault="00571FC9" w:rsidP="00394DBF">
      <w:pPr>
        <w:jc w:val="center"/>
      </w:pPr>
    </w:p>
    <w:p w14:paraId="5AFD6312" w14:textId="77777777" w:rsidR="00571FC9" w:rsidRDefault="00571FC9" w:rsidP="00571FC9"/>
    <w:sectPr w:rsidR="00571FC9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C8F1C" w14:textId="77777777" w:rsidR="003E4D3E" w:rsidRDefault="003E4D3E" w:rsidP="00C42125">
      <w:pPr>
        <w:spacing w:before="0"/>
      </w:pPr>
      <w:r>
        <w:separator/>
      </w:r>
    </w:p>
  </w:endnote>
  <w:endnote w:type="continuationSeparator" w:id="0">
    <w:p w14:paraId="1E028743" w14:textId="77777777" w:rsidR="003E4D3E" w:rsidRDefault="003E4D3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1AFB4" w14:textId="77777777" w:rsidR="003E4D3E" w:rsidRDefault="003E4D3E" w:rsidP="00C42125">
      <w:pPr>
        <w:spacing w:before="0"/>
      </w:pPr>
      <w:r>
        <w:separator/>
      </w:r>
    </w:p>
  </w:footnote>
  <w:footnote w:type="continuationSeparator" w:id="0">
    <w:p w14:paraId="4006B32C" w14:textId="77777777" w:rsidR="003E4D3E" w:rsidRDefault="003E4D3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7E53E4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A17988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E35E1">
      <w:rPr>
        <w:noProof/>
      </w:rPr>
      <w:t>TSAG-TD 1242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C06575"/>
    <w:multiLevelType w:val="hybridMultilevel"/>
    <w:tmpl w:val="05A01F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F0C76"/>
    <w:multiLevelType w:val="hybridMultilevel"/>
    <w:tmpl w:val="7A5C7E78"/>
    <w:lvl w:ilvl="0" w:tplc="370C35D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12EE1"/>
    <w:multiLevelType w:val="hybridMultilevel"/>
    <w:tmpl w:val="334A0DEC"/>
    <w:lvl w:ilvl="0" w:tplc="370C35D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820C0"/>
    <w:multiLevelType w:val="hybridMultilevel"/>
    <w:tmpl w:val="4686F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65F1A"/>
    <w:rsid w:val="000A301E"/>
    <w:rsid w:val="000A5CA2"/>
    <w:rsid w:val="000B25B1"/>
    <w:rsid w:val="000C74B9"/>
    <w:rsid w:val="0012335D"/>
    <w:rsid w:val="001251DA"/>
    <w:rsid w:val="00125432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B719C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E35E1"/>
    <w:rsid w:val="003E4D3E"/>
    <w:rsid w:val="003E6D79"/>
    <w:rsid w:val="003F2BED"/>
    <w:rsid w:val="004012A6"/>
    <w:rsid w:val="00443878"/>
    <w:rsid w:val="004539A8"/>
    <w:rsid w:val="00470F5F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1FC9"/>
    <w:rsid w:val="00572654"/>
    <w:rsid w:val="00583CED"/>
    <w:rsid w:val="005B3023"/>
    <w:rsid w:val="005B5629"/>
    <w:rsid w:val="005C0300"/>
    <w:rsid w:val="005C0829"/>
    <w:rsid w:val="005F4B6A"/>
    <w:rsid w:val="006010F3"/>
    <w:rsid w:val="006153B0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1AEA"/>
    <w:rsid w:val="00715CA6"/>
    <w:rsid w:val="00725308"/>
    <w:rsid w:val="00731135"/>
    <w:rsid w:val="007324AF"/>
    <w:rsid w:val="007409B4"/>
    <w:rsid w:val="00741974"/>
    <w:rsid w:val="0075525E"/>
    <w:rsid w:val="00756D3D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B2192"/>
    <w:rsid w:val="007C7122"/>
    <w:rsid w:val="007D3F11"/>
    <w:rsid w:val="007E53E4"/>
    <w:rsid w:val="007E656A"/>
    <w:rsid w:val="007F664D"/>
    <w:rsid w:val="008128CE"/>
    <w:rsid w:val="00841217"/>
    <w:rsid w:val="00842137"/>
    <w:rsid w:val="00883CF0"/>
    <w:rsid w:val="0089088E"/>
    <w:rsid w:val="00892297"/>
    <w:rsid w:val="008B6F4A"/>
    <w:rsid w:val="008E0172"/>
    <w:rsid w:val="00914912"/>
    <w:rsid w:val="009406B5"/>
    <w:rsid w:val="00946166"/>
    <w:rsid w:val="00970454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4AD8"/>
    <w:rsid w:val="00B26C28"/>
    <w:rsid w:val="00B4174C"/>
    <w:rsid w:val="00B453F5"/>
    <w:rsid w:val="00B61624"/>
    <w:rsid w:val="00B718A5"/>
    <w:rsid w:val="00B815E1"/>
    <w:rsid w:val="00BA749E"/>
    <w:rsid w:val="00BC1FAE"/>
    <w:rsid w:val="00BC3A3F"/>
    <w:rsid w:val="00BC62E2"/>
    <w:rsid w:val="00C0664C"/>
    <w:rsid w:val="00C33715"/>
    <w:rsid w:val="00C42125"/>
    <w:rsid w:val="00C51DCD"/>
    <w:rsid w:val="00C62814"/>
    <w:rsid w:val="00C74937"/>
    <w:rsid w:val="00CB1A81"/>
    <w:rsid w:val="00D57D7F"/>
    <w:rsid w:val="00D73137"/>
    <w:rsid w:val="00DB1307"/>
    <w:rsid w:val="00DD50DE"/>
    <w:rsid w:val="00DE3062"/>
    <w:rsid w:val="00E204DD"/>
    <w:rsid w:val="00E20EC6"/>
    <w:rsid w:val="00E2145E"/>
    <w:rsid w:val="00E353EC"/>
    <w:rsid w:val="00E53C24"/>
    <w:rsid w:val="00E61196"/>
    <w:rsid w:val="00E625BC"/>
    <w:rsid w:val="00E74134"/>
    <w:rsid w:val="00EB444D"/>
    <w:rsid w:val="00F02294"/>
    <w:rsid w:val="00F25254"/>
    <w:rsid w:val="00F35F57"/>
    <w:rsid w:val="00F368B9"/>
    <w:rsid w:val="00F50467"/>
    <w:rsid w:val="00F562A0"/>
    <w:rsid w:val="00F867D0"/>
    <w:rsid w:val="00FA2177"/>
    <w:rsid w:val="00FB0A28"/>
    <w:rsid w:val="00FC62BC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664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C7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inu.um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asser.almarzouqi@tra.gov.ae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B83B1DB948E34C538D1C0FE920AD6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24DAD-3CE0-4A0B-A518-2284E6503BE1}"/>
      </w:docPartPr>
      <w:docPartBody>
        <w:p w:rsidR="008A3D52" w:rsidRDefault="003E3757" w:rsidP="003E3757"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7782924B77D4DFBA735CF55B079A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DEFD6-28E4-46D8-9881-304C65CC4D83}"/>
      </w:docPartPr>
      <w:docPartBody>
        <w:p w:rsidR="008A3D52" w:rsidRDefault="003E3757" w:rsidP="003E3757"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57E759AF4E94BF2A6A9C8BF4AB07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8E70B-F128-43C6-B1EC-1C3874DEDE7B}"/>
      </w:docPartPr>
      <w:docPartBody>
        <w:p w:rsidR="00E670D8" w:rsidRDefault="00520827" w:rsidP="00520827">
          <w:pPr>
            <w:pStyle w:val="157E759AF4E94BF2A6A9C8BF4AB07DC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398DA037AA345508C38B8AF28435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F45E5-7579-427B-8C7D-9F6774C549E4}"/>
      </w:docPartPr>
      <w:docPartBody>
        <w:p w:rsidR="00E670D8" w:rsidRDefault="00520827" w:rsidP="00520827">
          <w:pPr>
            <w:pStyle w:val="C398DA037AA345508C38B8AF28435E9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00F46"/>
    <w:rsid w:val="00037F0A"/>
    <w:rsid w:val="000A36B3"/>
    <w:rsid w:val="000B7D58"/>
    <w:rsid w:val="00256D54"/>
    <w:rsid w:val="00325869"/>
    <w:rsid w:val="003E3757"/>
    <w:rsid w:val="003F520B"/>
    <w:rsid w:val="00400FFE"/>
    <w:rsid w:val="00403A9C"/>
    <w:rsid w:val="00520827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70C31"/>
    <w:rsid w:val="0099071C"/>
    <w:rsid w:val="00A33DD7"/>
    <w:rsid w:val="00A3586C"/>
    <w:rsid w:val="00AC7F00"/>
    <w:rsid w:val="00AF3CAC"/>
    <w:rsid w:val="00C537FF"/>
    <w:rsid w:val="00C7519D"/>
    <w:rsid w:val="00D40096"/>
    <w:rsid w:val="00E02C8E"/>
    <w:rsid w:val="00E24248"/>
    <w:rsid w:val="00E64C6E"/>
    <w:rsid w:val="00E670D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0827"/>
    <w:rPr>
      <w:rFonts w:ascii="Times New Roman" w:hAnsi="Times New Roman"/>
      <w:color w:val="808080"/>
    </w:rPr>
  </w:style>
  <w:style w:type="paragraph" w:customStyle="1" w:styleId="DE9CA5AD64B64BEAB474A0939B3A8D95">
    <w:name w:val="DE9CA5AD64B64BEAB474A0939B3A8D95"/>
    <w:rsid w:val="00520827"/>
    <w:rPr>
      <w:lang w:val="en-GB" w:eastAsia="ko-KR"/>
    </w:rPr>
  </w:style>
  <w:style w:type="paragraph" w:customStyle="1" w:styleId="48E27B6EB87B48EC878F38767C885170">
    <w:name w:val="48E27B6EB87B48EC878F38767C885170"/>
    <w:rsid w:val="00520827"/>
    <w:rPr>
      <w:lang w:val="en-GB" w:eastAsia="ko-KR"/>
    </w:rPr>
  </w:style>
  <w:style w:type="paragraph" w:customStyle="1" w:styleId="D98CE6E94EE6489EB51D27B8672D7DCA">
    <w:name w:val="D98CE6E94EE6489EB51D27B8672D7DCA"/>
    <w:rsid w:val="00520827"/>
    <w:rPr>
      <w:lang w:val="en-GB" w:eastAsia="ko-KR"/>
    </w:rPr>
  </w:style>
  <w:style w:type="paragraph" w:customStyle="1" w:styleId="FD0836EA6F9A4FD7B90FF940660018BD">
    <w:name w:val="FD0836EA6F9A4FD7B90FF940660018BD"/>
    <w:rsid w:val="00520827"/>
    <w:rPr>
      <w:lang w:val="en-GB" w:eastAsia="ko-KR"/>
    </w:rPr>
  </w:style>
  <w:style w:type="paragraph" w:customStyle="1" w:styleId="157E759AF4E94BF2A6A9C8BF4AB07DCD">
    <w:name w:val="157E759AF4E94BF2A6A9C8BF4AB07DCD"/>
    <w:rsid w:val="00520827"/>
    <w:rPr>
      <w:lang w:val="en-GB" w:eastAsia="ko-KR"/>
    </w:rPr>
  </w:style>
  <w:style w:type="paragraph" w:customStyle="1" w:styleId="C398DA037AA345508C38B8AF28435E93">
    <w:name w:val="C398DA037AA345508C38B8AF28435E93"/>
    <w:rsid w:val="00520827"/>
    <w:rPr>
      <w:lang w:val="en-GB" w:eastAsia="ko-KR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10-17 January 2022</When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Information</Purpose1>
    <Abstract xmlns="3f6fad35-1f81-480e-a4e5-6e5474dcfb96">This document contains the progress report on IEC-ISO-ITU Joint Smart Cities Task Force (J-SCTF) activities.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>TSAG-TD1242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documentManagement/types"/>
    <ds:schemaRef ds:uri="http://schemas.microsoft.com/sharepoint.v3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IEC-ISO-ITU Smart Cities Task Force (J-SCTF) Progress Report</vt:lpstr>
    </vt:vector>
  </TitlesOfParts>
  <Company>ITU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IEC-ISO-ITU Joint Smart Cities Task Force (J-SCTF) Progress Report</dc:title>
  <dc:subject/>
  <dc:creator>Guy, Florence</dc:creator>
  <cp:keywords>IEC-ISO-ITU J-SCTF progress report;</cp:keywords>
  <dc:description/>
  <cp:lastModifiedBy>Al-Mnini, Lara</cp:lastModifiedBy>
  <cp:revision>4</cp:revision>
  <cp:lastPrinted>2017-02-22T09:55:00Z</cp:lastPrinted>
  <dcterms:created xsi:type="dcterms:W3CDTF">2022-01-05T18:47:00Z</dcterms:created>
  <dcterms:modified xsi:type="dcterms:W3CDTF">2022-01-07T08:37:00Z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